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965EE1">
      <w:pPr>
        <w:spacing w:line="276" w:lineRule="auto"/>
        <w:ind w:left="2832" w:firstLine="570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0C876779" w:rsidR="00E26B7E" w:rsidRPr="00965EE1" w:rsidRDefault="00965EE1" w:rsidP="00965EE1">
      <w:pPr>
        <w:spacing w:line="276" w:lineRule="auto"/>
        <w:ind w:left="2832" w:firstLine="3"/>
        <w:rPr>
          <w:rFonts w:ascii="Arial" w:eastAsia="Calibri" w:hAnsi="Arial" w:cs="Arial"/>
          <w:b/>
          <w:bCs/>
        </w:rPr>
      </w:pPr>
      <w:r>
        <w:rPr>
          <w:rFonts w:ascii="Arial" w:hAnsi="Arial" w:cs="Arial"/>
          <w:b/>
          <w:iCs/>
          <w:szCs w:val="24"/>
          <w:lang w:eastAsia="hr-HR"/>
        </w:rPr>
        <w:t>OTPADNA VOZILA</w:t>
      </w:r>
      <w:r w:rsidR="00345ACC">
        <w:rPr>
          <w:rFonts w:ascii="Arial" w:hAnsi="Arial" w:cs="Arial"/>
          <w:b/>
          <w:iCs/>
          <w:szCs w:val="24"/>
          <w:lang w:eastAsia="hr-HR"/>
        </w:rPr>
        <w:t xml:space="preserve"> KB </w:t>
      </w:r>
      <w:r>
        <w:rPr>
          <w:rFonts w:ascii="Arial" w:hAnsi="Arial" w:cs="Arial"/>
          <w:b/>
          <w:iCs/>
          <w:szCs w:val="24"/>
          <w:lang w:eastAsia="hr-HR"/>
        </w:rPr>
        <w:t>16</w:t>
      </w:r>
      <w:r w:rsidR="00D95A43">
        <w:rPr>
          <w:rFonts w:ascii="Arial" w:hAnsi="Arial" w:cs="Arial"/>
          <w:b/>
          <w:iCs/>
          <w:szCs w:val="24"/>
          <w:lang w:eastAsia="hr-HR"/>
        </w:rPr>
        <w:t xml:space="preserve"> 01 0</w:t>
      </w:r>
      <w:r>
        <w:rPr>
          <w:rFonts w:ascii="Arial" w:hAnsi="Arial" w:cs="Arial"/>
          <w:b/>
          <w:iCs/>
          <w:szCs w:val="24"/>
          <w:lang w:eastAsia="hr-HR"/>
        </w:rPr>
        <w:t>6</w:t>
      </w:r>
    </w:p>
    <w:p w14:paraId="6E3A346F" w14:textId="2F418150" w:rsidR="0033514C" w:rsidRPr="00E26B7E" w:rsidRDefault="00345ACC" w:rsidP="00965EE1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JP </w:t>
      </w:r>
      <w:r w:rsidR="00A5341F">
        <w:rPr>
          <w:rFonts w:ascii="Arial" w:hAnsi="Arial" w:cs="Arial"/>
          <w:b/>
          <w:szCs w:val="24"/>
        </w:rPr>
        <w:t>10</w:t>
      </w:r>
      <w:r>
        <w:rPr>
          <w:rFonts w:ascii="Arial" w:hAnsi="Arial" w:cs="Arial"/>
          <w:b/>
          <w:szCs w:val="24"/>
        </w:rPr>
        <w:t>/2024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Pr="00EF1F54">
        <w:rPr>
          <w:rFonts w:ascii="Arial" w:eastAsia="Calibri" w:hAnsi="Arial" w:cs="Arial"/>
        </w:rPr>
        <w:t xml:space="preserve"> </w:t>
      </w:r>
      <w:r w:rsidR="00EF1F54" w:rsidRPr="00EF1F54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2108AE"/>
    <w:rsid w:val="00252C62"/>
    <w:rsid w:val="002803AB"/>
    <w:rsid w:val="0030105E"/>
    <w:rsid w:val="0033514C"/>
    <w:rsid w:val="00345ACC"/>
    <w:rsid w:val="003C7A9E"/>
    <w:rsid w:val="00430DF6"/>
    <w:rsid w:val="00471434"/>
    <w:rsid w:val="004B169B"/>
    <w:rsid w:val="005213F0"/>
    <w:rsid w:val="005C20FB"/>
    <w:rsid w:val="005D06F2"/>
    <w:rsid w:val="005D3169"/>
    <w:rsid w:val="0078728F"/>
    <w:rsid w:val="007C59A7"/>
    <w:rsid w:val="00863945"/>
    <w:rsid w:val="008D3291"/>
    <w:rsid w:val="0093127B"/>
    <w:rsid w:val="00965EE1"/>
    <w:rsid w:val="00986644"/>
    <w:rsid w:val="00A5341F"/>
    <w:rsid w:val="00AB1D0C"/>
    <w:rsid w:val="00BA2366"/>
    <w:rsid w:val="00BC48C7"/>
    <w:rsid w:val="00BE4CCD"/>
    <w:rsid w:val="00C1171D"/>
    <w:rsid w:val="00D0576B"/>
    <w:rsid w:val="00D17981"/>
    <w:rsid w:val="00D95A14"/>
    <w:rsid w:val="00D95A43"/>
    <w:rsid w:val="00E26B7E"/>
    <w:rsid w:val="00E84C19"/>
    <w:rsid w:val="00EB1D36"/>
    <w:rsid w:val="00EF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cp:lastPrinted>2022-09-13T12:05:00Z</cp:lastPrinted>
  <dcterms:created xsi:type="dcterms:W3CDTF">2024-05-14T11:25:00Z</dcterms:created>
  <dcterms:modified xsi:type="dcterms:W3CDTF">2024-05-14T11:25:00Z</dcterms:modified>
</cp:coreProperties>
</file>